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62" w:rsidRDefault="00167E62">
      <w:pPr>
        <w:rPr>
          <w:lang w:val="uk-UA"/>
        </w:rPr>
      </w:pPr>
    </w:p>
    <w:p w:rsidR="00167E62" w:rsidRDefault="00167E62">
      <w:pPr>
        <w:rPr>
          <w:lang w:val="uk-UA"/>
        </w:rPr>
      </w:pPr>
    </w:p>
    <w:p w:rsidR="00167E62" w:rsidRDefault="00167E62">
      <w:pPr>
        <w:rPr>
          <w:lang w:val="uk-UA"/>
        </w:rPr>
      </w:pPr>
    </w:p>
    <w:p w:rsidR="00167E62" w:rsidRPr="00886C8C" w:rsidRDefault="00167E62" w:rsidP="00877744">
      <w:pPr>
        <w:pStyle w:val="Title"/>
        <w:rPr>
          <w:b/>
          <w:color w:val="0000FF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18pt;width:36.6pt;height:50.4pt;z-index:251658240;visibility:visible">
            <v:imagedata r:id="rId5" o:title=""/>
          </v:shape>
        </w:pict>
      </w:r>
    </w:p>
    <w:p w:rsidR="00167E62" w:rsidRDefault="00167E62" w:rsidP="00877744">
      <w:pPr>
        <w:pStyle w:val="Title"/>
        <w:rPr>
          <w:b/>
          <w:sz w:val="24"/>
          <w:szCs w:val="24"/>
        </w:rPr>
      </w:pPr>
    </w:p>
    <w:p w:rsidR="00167E62" w:rsidRPr="00886C8C" w:rsidRDefault="00167E62" w:rsidP="00877744">
      <w:pPr>
        <w:pStyle w:val="Title"/>
        <w:rPr>
          <w:b/>
          <w:sz w:val="24"/>
          <w:szCs w:val="24"/>
        </w:rPr>
      </w:pPr>
    </w:p>
    <w:p w:rsidR="00167E62" w:rsidRPr="00886C8C" w:rsidRDefault="00167E62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167E62" w:rsidRPr="00886C8C" w:rsidRDefault="00167E62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167E62" w:rsidRPr="00886C8C" w:rsidRDefault="00167E62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>
        <w:rPr>
          <w:b/>
          <w:sz w:val="28"/>
          <w:szCs w:val="28"/>
          <w:lang w:val="uk-UA"/>
        </w:rPr>
        <w:t xml:space="preserve">сорок перша </w:t>
      </w:r>
      <w:r w:rsidRPr="00886C8C">
        <w:rPr>
          <w:b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167E62" w:rsidRPr="00886C8C" w:rsidRDefault="00167E62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167E62" w:rsidRPr="00886C8C" w:rsidRDefault="00167E62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167E62" w:rsidRDefault="00167E62" w:rsidP="00877744">
      <w:pPr>
        <w:rPr>
          <w:lang w:val="uk-UA"/>
        </w:rPr>
      </w:pPr>
    </w:p>
    <w:p w:rsidR="00167E62" w:rsidRDefault="00167E62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  грудня 2018 року</w:t>
      </w:r>
    </w:p>
    <w:p w:rsidR="00167E62" w:rsidRDefault="00167E62" w:rsidP="00877744">
      <w:pPr>
        <w:rPr>
          <w:lang w:val="uk-UA"/>
        </w:rPr>
      </w:pPr>
    </w:p>
    <w:p w:rsidR="00167E62" w:rsidRDefault="00167E62" w:rsidP="00270EE6">
      <w:pPr>
        <w:rPr>
          <w:b/>
          <w:sz w:val="28"/>
          <w:szCs w:val="28"/>
          <w:lang w:val="uk-UA"/>
        </w:rPr>
      </w:pPr>
      <w:r w:rsidRPr="0000000C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забезпечення громадського</w:t>
      </w:r>
    </w:p>
    <w:p w:rsidR="00167E62" w:rsidRDefault="00167E62" w:rsidP="00270EE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порядку, профілактику правопорушень та</w:t>
      </w:r>
    </w:p>
    <w:p w:rsidR="00167E62" w:rsidRPr="0000000C" w:rsidRDefault="00167E62" w:rsidP="00270EE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боротьбу зі злочинністю на території міста</w:t>
      </w:r>
    </w:p>
    <w:p w:rsidR="00167E62" w:rsidRDefault="00167E62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167E62" w:rsidRDefault="00167E62" w:rsidP="00634A58">
      <w:pPr>
        <w:ind w:firstLine="708"/>
        <w:jc w:val="both"/>
        <w:rPr>
          <w:sz w:val="28"/>
          <w:szCs w:val="28"/>
          <w:lang w:val="uk-UA"/>
        </w:rPr>
      </w:pPr>
    </w:p>
    <w:p w:rsidR="00167E62" w:rsidRDefault="00167E62" w:rsidP="00270EE6">
      <w:pPr>
        <w:ind w:firstLine="709"/>
        <w:jc w:val="both"/>
        <w:rPr>
          <w:b/>
          <w:sz w:val="28"/>
          <w:szCs w:val="28"/>
          <w:lang w:val="uk-UA"/>
        </w:rPr>
      </w:pPr>
      <w:r w:rsidRPr="00270EE6">
        <w:rPr>
          <w:color w:val="000000"/>
          <w:sz w:val="28"/>
          <w:szCs w:val="28"/>
          <w:lang w:val="uk-UA"/>
        </w:rPr>
        <w:t xml:space="preserve">Заслухавши інформацію </w:t>
      </w:r>
      <w:r w:rsidRPr="00270EE6">
        <w:rPr>
          <w:sz w:val="28"/>
          <w:szCs w:val="28"/>
          <w:lang w:val="uk-UA"/>
        </w:rPr>
        <w:t xml:space="preserve">начальника Лубенського відділу  поліції  Головного управління національної поліції України в Полтавській області Кривченка В.І. </w:t>
      </w:r>
      <w:r>
        <w:rPr>
          <w:sz w:val="28"/>
          <w:szCs w:val="28"/>
          <w:lang w:val="uk-UA"/>
        </w:rPr>
        <w:t>п</w:t>
      </w:r>
      <w:r w:rsidRPr="00270EE6">
        <w:rPr>
          <w:sz w:val="28"/>
          <w:szCs w:val="28"/>
          <w:lang w:val="uk-UA"/>
        </w:rPr>
        <w:t>ро забезпечення громадського порядку,</w:t>
      </w:r>
      <w:r>
        <w:rPr>
          <w:sz w:val="28"/>
          <w:szCs w:val="28"/>
          <w:lang w:val="uk-UA"/>
        </w:rPr>
        <w:t xml:space="preserve"> </w:t>
      </w:r>
      <w:r w:rsidRPr="00270EE6">
        <w:rPr>
          <w:sz w:val="28"/>
          <w:szCs w:val="28"/>
          <w:lang w:val="uk-UA"/>
        </w:rPr>
        <w:t>профілактику правопорушень та</w:t>
      </w:r>
      <w:r>
        <w:rPr>
          <w:sz w:val="28"/>
          <w:szCs w:val="28"/>
          <w:lang w:val="uk-UA"/>
        </w:rPr>
        <w:t xml:space="preserve"> </w:t>
      </w:r>
      <w:r w:rsidRPr="00270EE6">
        <w:rPr>
          <w:sz w:val="28"/>
          <w:szCs w:val="28"/>
          <w:lang w:val="uk-UA"/>
        </w:rPr>
        <w:t>боротьбу зі злочинністю на території міста</w:t>
      </w:r>
      <w:r>
        <w:rPr>
          <w:sz w:val="28"/>
          <w:szCs w:val="28"/>
          <w:lang w:val="uk-UA"/>
        </w:rPr>
        <w:t>, керуючись ст.26 Закону України « Про місцеве самоврядування в Україні»,</w:t>
      </w:r>
    </w:p>
    <w:p w:rsidR="00167E62" w:rsidRDefault="00167E62" w:rsidP="00634A5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167E62" w:rsidRPr="002A0B45" w:rsidRDefault="00167E62" w:rsidP="00634A5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2A0B45">
        <w:rPr>
          <w:b/>
          <w:sz w:val="28"/>
          <w:szCs w:val="28"/>
          <w:lang w:val="uk-UA"/>
        </w:rPr>
        <w:t>міська рада</w:t>
      </w:r>
      <w:r w:rsidRPr="002A0B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а :</w:t>
      </w:r>
    </w:p>
    <w:p w:rsidR="00167E62" w:rsidRPr="004D68B0" w:rsidRDefault="00167E62" w:rsidP="00FE5635">
      <w:pPr>
        <w:tabs>
          <w:tab w:val="left" w:pos="3990"/>
        </w:tabs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167E62" w:rsidRPr="004D68B0" w:rsidRDefault="00167E62" w:rsidP="00FE5635">
      <w:pPr>
        <w:ind w:firstLine="709"/>
        <w:jc w:val="both"/>
        <w:rPr>
          <w:sz w:val="28"/>
          <w:szCs w:val="28"/>
          <w:lang w:val="uk-UA"/>
        </w:rPr>
      </w:pPr>
      <w:r w:rsidRPr="004D68B0">
        <w:rPr>
          <w:spacing w:val="-4"/>
          <w:sz w:val="28"/>
          <w:szCs w:val="28"/>
          <w:lang w:val="uk-UA"/>
        </w:rPr>
        <w:t xml:space="preserve"> 1.</w:t>
      </w:r>
      <w:r>
        <w:rPr>
          <w:sz w:val="28"/>
          <w:szCs w:val="28"/>
          <w:lang w:val="uk-UA"/>
        </w:rPr>
        <w:t xml:space="preserve">Інформацію начальника Лубенського відділу  поліції  Головного управління національної поліції України в Полтавській області Кривченка В.І. про </w:t>
      </w:r>
      <w:r w:rsidRPr="00270EE6">
        <w:rPr>
          <w:sz w:val="28"/>
          <w:szCs w:val="28"/>
          <w:lang w:val="uk-UA"/>
        </w:rPr>
        <w:t>забезпечення громадського порядку,</w:t>
      </w:r>
      <w:r>
        <w:rPr>
          <w:sz w:val="28"/>
          <w:szCs w:val="28"/>
          <w:lang w:val="uk-UA"/>
        </w:rPr>
        <w:t xml:space="preserve"> </w:t>
      </w:r>
      <w:r w:rsidRPr="00270EE6">
        <w:rPr>
          <w:sz w:val="28"/>
          <w:szCs w:val="28"/>
          <w:lang w:val="uk-UA"/>
        </w:rPr>
        <w:t>профілактику правопорушень та</w:t>
      </w:r>
      <w:r>
        <w:rPr>
          <w:sz w:val="28"/>
          <w:szCs w:val="28"/>
          <w:lang w:val="uk-UA"/>
        </w:rPr>
        <w:t xml:space="preserve"> </w:t>
      </w:r>
      <w:r w:rsidRPr="00270EE6">
        <w:rPr>
          <w:sz w:val="28"/>
          <w:szCs w:val="28"/>
          <w:lang w:val="uk-UA"/>
        </w:rPr>
        <w:t>боротьбу зі злочинністю на території міста</w:t>
      </w:r>
      <w:r>
        <w:rPr>
          <w:sz w:val="28"/>
          <w:szCs w:val="28"/>
          <w:lang w:val="uk-UA"/>
        </w:rPr>
        <w:t xml:space="preserve"> взяти до відома.</w:t>
      </w:r>
    </w:p>
    <w:p w:rsidR="00167E62" w:rsidRDefault="00167E62" w:rsidP="00FE563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8B5842">
        <w:rPr>
          <w:sz w:val="28"/>
          <w:szCs w:val="28"/>
          <w:lang w:val="uk-UA"/>
        </w:rPr>
        <w:t>Лубенському відділу  поліції  Головного управління національної поліції України в Полтавській області (</w:t>
      </w:r>
      <w:r>
        <w:rPr>
          <w:sz w:val="28"/>
          <w:szCs w:val="28"/>
          <w:lang w:val="uk-UA"/>
        </w:rPr>
        <w:t>начальник</w:t>
      </w:r>
      <w:r w:rsidRPr="008B5842">
        <w:rPr>
          <w:sz w:val="28"/>
          <w:szCs w:val="28"/>
          <w:lang w:val="uk-UA"/>
        </w:rPr>
        <w:t xml:space="preserve"> Кривченко В.І.)</w:t>
      </w:r>
      <w:r>
        <w:rPr>
          <w:sz w:val="28"/>
          <w:szCs w:val="28"/>
          <w:lang w:val="uk-UA"/>
        </w:rPr>
        <w:t>:</w:t>
      </w:r>
    </w:p>
    <w:p w:rsidR="00167E62" w:rsidRDefault="00167E62" w:rsidP="00FE563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8B5842">
        <w:rPr>
          <w:sz w:val="28"/>
          <w:szCs w:val="28"/>
          <w:lang w:val="uk-UA"/>
        </w:rPr>
        <w:t xml:space="preserve">продовжити </w:t>
      </w:r>
      <w:r>
        <w:rPr>
          <w:sz w:val="28"/>
          <w:szCs w:val="28"/>
          <w:lang w:val="uk-UA"/>
        </w:rPr>
        <w:t>роботу</w:t>
      </w:r>
      <w:r w:rsidRPr="008B5842">
        <w:rPr>
          <w:sz w:val="28"/>
          <w:szCs w:val="28"/>
          <w:lang w:val="uk-UA"/>
        </w:rPr>
        <w:t xml:space="preserve"> щодо поліпшення оперативної обстановки на території міста</w:t>
      </w:r>
      <w:r>
        <w:rPr>
          <w:sz w:val="28"/>
          <w:szCs w:val="28"/>
          <w:lang w:val="uk-UA"/>
        </w:rPr>
        <w:t>;</w:t>
      </w:r>
    </w:p>
    <w:p w:rsidR="00167E62" w:rsidRDefault="00167E62" w:rsidP="00FE563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8B5842">
        <w:rPr>
          <w:sz w:val="28"/>
          <w:szCs w:val="28"/>
          <w:lang w:val="uk-UA"/>
        </w:rPr>
        <w:t xml:space="preserve"> вжити додаткових заходів </w:t>
      </w:r>
      <w:r>
        <w:rPr>
          <w:sz w:val="28"/>
          <w:szCs w:val="28"/>
          <w:lang w:val="uk-UA"/>
        </w:rPr>
        <w:t>з метою</w:t>
      </w:r>
      <w:r w:rsidRPr="008B5842">
        <w:rPr>
          <w:sz w:val="28"/>
          <w:szCs w:val="28"/>
          <w:lang w:val="uk-UA"/>
        </w:rPr>
        <w:t xml:space="preserve"> посилення боротьби із наркозлочинністю, попередження та розкриття тяжких і резонансних злочинів</w:t>
      </w:r>
      <w:r>
        <w:rPr>
          <w:sz w:val="28"/>
          <w:szCs w:val="28"/>
          <w:lang w:val="uk-UA"/>
        </w:rPr>
        <w:t>;</w:t>
      </w:r>
    </w:p>
    <w:p w:rsidR="00167E62" w:rsidRDefault="00167E62" w:rsidP="00FE563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8B5842">
        <w:rPr>
          <w:sz w:val="28"/>
          <w:szCs w:val="28"/>
          <w:lang w:val="uk-UA"/>
        </w:rPr>
        <w:t>осилити профілактичну роботу співробітниками секторів реагування патрульної поліції на автошляхах міста</w:t>
      </w:r>
      <w:r>
        <w:rPr>
          <w:sz w:val="28"/>
          <w:szCs w:val="28"/>
          <w:lang w:val="uk-UA"/>
        </w:rPr>
        <w:t>, направлену на</w:t>
      </w:r>
      <w:r w:rsidRPr="008B5842">
        <w:rPr>
          <w:sz w:val="28"/>
          <w:szCs w:val="28"/>
          <w:lang w:val="uk-UA"/>
        </w:rPr>
        <w:t xml:space="preserve"> попередження та зниження фактів дорожньо-транспортних пригод та незако</w:t>
      </w:r>
      <w:r>
        <w:rPr>
          <w:sz w:val="28"/>
          <w:szCs w:val="28"/>
          <w:lang w:val="uk-UA"/>
        </w:rPr>
        <w:t>нних заволодінь автотранспортом;</w:t>
      </w:r>
    </w:p>
    <w:p w:rsidR="00167E62" w:rsidRDefault="00167E62" w:rsidP="00FE563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>
        <w:rPr>
          <w:bCs/>
          <w:sz w:val="28"/>
          <w:szCs w:val="28"/>
          <w:lang w:val="uk-UA"/>
        </w:rPr>
        <w:t>з</w:t>
      </w:r>
      <w:r w:rsidRPr="006C65AC">
        <w:rPr>
          <w:bCs/>
          <w:sz w:val="28"/>
          <w:szCs w:val="28"/>
          <w:lang w:val="uk-UA"/>
        </w:rPr>
        <w:t>дійснити комплекс заходів спрямованих на попередження та розкриття злочинів, пов’язаних з квартирними крадіжками</w:t>
      </w:r>
      <w:r>
        <w:rPr>
          <w:bCs/>
          <w:sz w:val="28"/>
          <w:szCs w:val="28"/>
          <w:lang w:val="uk-UA"/>
        </w:rPr>
        <w:t>.</w:t>
      </w:r>
      <w:r w:rsidRPr="006C65AC">
        <w:rPr>
          <w:bCs/>
          <w:sz w:val="28"/>
          <w:szCs w:val="28"/>
          <w:lang w:val="uk-UA"/>
        </w:rPr>
        <w:t xml:space="preserve"> </w:t>
      </w:r>
    </w:p>
    <w:p w:rsidR="00167E62" w:rsidRDefault="00167E62" w:rsidP="002A32D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3. Контроль за виконанням рішення покласти на  постійну мандатну депутатську комісію з питань законності, депутатської етики та регламенту.</w:t>
      </w:r>
    </w:p>
    <w:p w:rsidR="00167E62" w:rsidRDefault="00167E62" w:rsidP="00E8103F">
      <w:pPr>
        <w:jc w:val="both"/>
        <w:rPr>
          <w:sz w:val="28"/>
          <w:szCs w:val="28"/>
          <w:lang w:val="uk-UA"/>
        </w:rPr>
      </w:pPr>
    </w:p>
    <w:p w:rsidR="00167E62" w:rsidRDefault="00167E62" w:rsidP="00877744">
      <w:pPr>
        <w:pStyle w:val="Heading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</w:t>
      </w:r>
      <w:r w:rsidRPr="00DA2BF3">
        <w:rPr>
          <w:rFonts w:ascii="Times New Roman" w:hAnsi="Times New Roman" w:cs="Times New Roman"/>
          <w:i w:val="0"/>
          <w:lang w:val="uk-UA"/>
        </w:rPr>
        <w:t xml:space="preserve">ський голова            </w:t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167E62" w:rsidRDefault="00167E62">
      <w:pPr>
        <w:rPr>
          <w:lang w:val="uk-UA"/>
        </w:rPr>
      </w:pPr>
    </w:p>
    <w:p w:rsidR="00167E62" w:rsidRDefault="00167E62">
      <w:pPr>
        <w:rPr>
          <w:lang w:val="uk-UA"/>
        </w:rPr>
      </w:pPr>
    </w:p>
    <w:p w:rsidR="00167E62" w:rsidRDefault="00167E62" w:rsidP="00DD07F0">
      <w:pPr>
        <w:rPr>
          <w:b/>
          <w:sz w:val="28"/>
          <w:szCs w:val="28"/>
          <w:lang w:val="uk-UA"/>
        </w:rPr>
      </w:pPr>
    </w:p>
    <w:p w:rsidR="00167E62" w:rsidRDefault="00167E62" w:rsidP="00DD07F0">
      <w:pPr>
        <w:rPr>
          <w:b/>
          <w:sz w:val="28"/>
          <w:szCs w:val="28"/>
          <w:lang w:val="uk-UA"/>
        </w:rPr>
      </w:pPr>
    </w:p>
    <w:sectPr w:rsidR="00167E62" w:rsidSect="00E2722B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744"/>
    <w:rsid w:val="0000000C"/>
    <w:rsid w:val="000078C7"/>
    <w:rsid w:val="00023A4A"/>
    <w:rsid w:val="00025EF9"/>
    <w:rsid w:val="000624A3"/>
    <w:rsid w:val="0007092A"/>
    <w:rsid w:val="000748E8"/>
    <w:rsid w:val="000D057C"/>
    <w:rsid w:val="00104E0A"/>
    <w:rsid w:val="0010633E"/>
    <w:rsid w:val="0014674E"/>
    <w:rsid w:val="00167E62"/>
    <w:rsid w:val="001B1AC2"/>
    <w:rsid w:val="001E1677"/>
    <w:rsid w:val="00241DC1"/>
    <w:rsid w:val="00243080"/>
    <w:rsid w:val="002448A8"/>
    <w:rsid w:val="00245F14"/>
    <w:rsid w:val="00270EE6"/>
    <w:rsid w:val="002832B0"/>
    <w:rsid w:val="00284286"/>
    <w:rsid w:val="002A0B45"/>
    <w:rsid w:val="002A32D2"/>
    <w:rsid w:val="002C24B9"/>
    <w:rsid w:val="002C475A"/>
    <w:rsid w:val="002D18DE"/>
    <w:rsid w:val="00302582"/>
    <w:rsid w:val="00307233"/>
    <w:rsid w:val="003530B6"/>
    <w:rsid w:val="00357CA8"/>
    <w:rsid w:val="003C3F0F"/>
    <w:rsid w:val="003D1510"/>
    <w:rsid w:val="003E2F89"/>
    <w:rsid w:val="003E5341"/>
    <w:rsid w:val="003E66E0"/>
    <w:rsid w:val="004047DC"/>
    <w:rsid w:val="00407077"/>
    <w:rsid w:val="00472082"/>
    <w:rsid w:val="004872BA"/>
    <w:rsid w:val="004A48DA"/>
    <w:rsid w:val="004D68B0"/>
    <w:rsid w:val="005636ED"/>
    <w:rsid w:val="00564B12"/>
    <w:rsid w:val="005A358E"/>
    <w:rsid w:val="005C2223"/>
    <w:rsid w:val="005D0432"/>
    <w:rsid w:val="005D3001"/>
    <w:rsid w:val="005D713F"/>
    <w:rsid w:val="00600391"/>
    <w:rsid w:val="00601284"/>
    <w:rsid w:val="00624A22"/>
    <w:rsid w:val="00634A58"/>
    <w:rsid w:val="006673EC"/>
    <w:rsid w:val="00685232"/>
    <w:rsid w:val="006855C8"/>
    <w:rsid w:val="00686BFE"/>
    <w:rsid w:val="006A1EA5"/>
    <w:rsid w:val="006A36D9"/>
    <w:rsid w:val="006A5B82"/>
    <w:rsid w:val="006C4578"/>
    <w:rsid w:val="006C65AC"/>
    <w:rsid w:val="006E0D49"/>
    <w:rsid w:val="006E580F"/>
    <w:rsid w:val="00707661"/>
    <w:rsid w:val="00720F47"/>
    <w:rsid w:val="00725AAF"/>
    <w:rsid w:val="007368A8"/>
    <w:rsid w:val="007400EE"/>
    <w:rsid w:val="0074307A"/>
    <w:rsid w:val="00747E54"/>
    <w:rsid w:val="00762224"/>
    <w:rsid w:val="0079682C"/>
    <w:rsid w:val="007B402C"/>
    <w:rsid w:val="007B5130"/>
    <w:rsid w:val="007C1933"/>
    <w:rsid w:val="007D0AFB"/>
    <w:rsid w:val="007D6959"/>
    <w:rsid w:val="007E179A"/>
    <w:rsid w:val="007E695B"/>
    <w:rsid w:val="00812A18"/>
    <w:rsid w:val="00835AC2"/>
    <w:rsid w:val="00837467"/>
    <w:rsid w:val="00837DB7"/>
    <w:rsid w:val="00840799"/>
    <w:rsid w:val="00877744"/>
    <w:rsid w:val="00886C8C"/>
    <w:rsid w:val="008A2AA5"/>
    <w:rsid w:val="008A3EEC"/>
    <w:rsid w:val="008A4575"/>
    <w:rsid w:val="008B5842"/>
    <w:rsid w:val="008C1AF6"/>
    <w:rsid w:val="008C2AC1"/>
    <w:rsid w:val="008D11D9"/>
    <w:rsid w:val="008D62CC"/>
    <w:rsid w:val="008E0A9B"/>
    <w:rsid w:val="00917497"/>
    <w:rsid w:val="009274AB"/>
    <w:rsid w:val="009445A9"/>
    <w:rsid w:val="00975409"/>
    <w:rsid w:val="00987C5C"/>
    <w:rsid w:val="009C3DF4"/>
    <w:rsid w:val="009D056D"/>
    <w:rsid w:val="00A0686A"/>
    <w:rsid w:val="00A12109"/>
    <w:rsid w:val="00A3215B"/>
    <w:rsid w:val="00A57537"/>
    <w:rsid w:val="00A967D4"/>
    <w:rsid w:val="00AC0731"/>
    <w:rsid w:val="00AD7778"/>
    <w:rsid w:val="00AF5D06"/>
    <w:rsid w:val="00B221BF"/>
    <w:rsid w:val="00B24FDC"/>
    <w:rsid w:val="00B4231E"/>
    <w:rsid w:val="00B74EED"/>
    <w:rsid w:val="00B95B37"/>
    <w:rsid w:val="00BB13F3"/>
    <w:rsid w:val="00BF0741"/>
    <w:rsid w:val="00C045FC"/>
    <w:rsid w:val="00C73365"/>
    <w:rsid w:val="00C94918"/>
    <w:rsid w:val="00CC4D47"/>
    <w:rsid w:val="00D11735"/>
    <w:rsid w:val="00D245CA"/>
    <w:rsid w:val="00D3743A"/>
    <w:rsid w:val="00D54409"/>
    <w:rsid w:val="00D7743E"/>
    <w:rsid w:val="00D97A7E"/>
    <w:rsid w:val="00D97B08"/>
    <w:rsid w:val="00DA2BF3"/>
    <w:rsid w:val="00DD07F0"/>
    <w:rsid w:val="00DF5FC9"/>
    <w:rsid w:val="00E1593F"/>
    <w:rsid w:val="00E2002C"/>
    <w:rsid w:val="00E24EEE"/>
    <w:rsid w:val="00E2722B"/>
    <w:rsid w:val="00E47B98"/>
    <w:rsid w:val="00E52B14"/>
    <w:rsid w:val="00E67727"/>
    <w:rsid w:val="00E8103F"/>
    <w:rsid w:val="00E862C0"/>
    <w:rsid w:val="00EA63F9"/>
    <w:rsid w:val="00EB3D24"/>
    <w:rsid w:val="00EC550D"/>
    <w:rsid w:val="00EC56B9"/>
    <w:rsid w:val="00EE0D66"/>
    <w:rsid w:val="00EE7CC9"/>
    <w:rsid w:val="00EF038E"/>
    <w:rsid w:val="00EF5E31"/>
    <w:rsid w:val="00F438E2"/>
    <w:rsid w:val="00F64BD0"/>
    <w:rsid w:val="00F67E01"/>
    <w:rsid w:val="00F72392"/>
    <w:rsid w:val="00F802E3"/>
    <w:rsid w:val="00F90016"/>
    <w:rsid w:val="00FD1044"/>
    <w:rsid w:val="00FE4F1E"/>
    <w:rsid w:val="00FE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744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1319E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10"/>
    <w:rsid w:val="001319E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99"/>
    <w:rsid w:val="00624A2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634A58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270EE6"/>
    <w:pPr>
      <w:shd w:val="clear" w:color="auto" w:fill="FFFFFF"/>
      <w:spacing w:line="322" w:lineRule="exact"/>
      <w:ind w:right="312"/>
    </w:pPr>
    <w:rPr>
      <w:rFonts w:cs="Arial"/>
      <w:b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70EE6"/>
    <w:rPr>
      <w:rFonts w:cs="Arial"/>
      <w:b/>
      <w:sz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03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262</Words>
  <Characters>1500</Characters>
  <Application>Microsoft Office Outlook</Application>
  <DocSecurity>0</DocSecurity>
  <Lines>0</Lines>
  <Paragraphs>0</Paragraphs>
  <ScaleCrop>false</ScaleCrop>
  <Company>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RADA1</cp:lastModifiedBy>
  <cp:revision>3</cp:revision>
  <cp:lastPrinted>2018-11-27T14:09:00Z</cp:lastPrinted>
  <dcterms:created xsi:type="dcterms:W3CDTF">2018-11-29T12:48:00Z</dcterms:created>
  <dcterms:modified xsi:type="dcterms:W3CDTF">2018-11-30T06:52:00Z</dcterms:modified>
</cp:coreProperties>
</file>